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DB657" w14:textId="77777777" w:rsidR="009C690F" w:rsidRDefault="009C690F" w:rsidP="009C69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SHIRWODE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58A91B72" w14:textId="77777777" w:rsidR="009C690F" w:rsidRDefault="009C690F" w:rsidP="009C69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8EB735" w14:textId="77777777" w:rsidR="009C690F" w:rsidRDefault="009C690F" w:rsidP="009C69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176172" w14:textId="77777777" w:rsidR="009C690F" w:rsidRDefault="009C690F" w:rsidP="009C69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</w:t>
      </w: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Ludos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Lichfield(q.v.) was pardoned outlawry for not appearing to</w:t>
      </w:r>
    </w:p>
    <w:p w14:paraId="1C020930" w14:textId="77777777" w:rsidR="009C690F" w:rsidRDefault="009C690F" w:rsidP="009C69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answer him touching a debt of £6.    (C.P.R. 1467-77 p.3)</w:t>
      </w:r>
    </w:p>
    <w:p w14:paraId="152747D0" w14:textId="77777777" w:rsidR="009C690F" w:rsidRDefault="009C690F" w:rsidP="009C69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AC1B8" w14:textId="77777777" w:rsidR="009C690F" w:rsidRDefault="009C690F" w:rsidP="009C69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E66A71" w14:textId="77777777" w:rsidR="009C690F" w:rsidRDefault="009C690F" w:rsidP="009C69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2021</w:t>
      </w:r>
    </w:p>
    <w:p w14:paraId="3936E0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5D50B" w14:textId="77777777" w:rsidR="009C690F" w:rsidRDefault="009C690F" w:rsidP="009139A6">
      <w:r>
        <w:separator/>
      </w:r>
    </w:p>
  </w:endnote>
  <w:endnote w:type="continuationSeparator" w:id="0">
    <w:p w14:paraId="29C98F2B" w14:textId="77777777" w:rsidR="009C690F" w:rsidRDefault="009C69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38D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DDD3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807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EDFC0" w14:textId="77777777" w:rsidR="009C690F" w:rsidRDefault="009C690F" w:rsidP="009139A6">
      <w:r>
        <w:separator/>
      </w:r>
    </w:p>
  </w:footnote>
  <w:footnote w:type="continuationSeparator" w:id="0">
    <w:p w14:paraId="09B2A582" w14:textId="77777777" w:rsidR="009C690F" w:rsidRDefault="009C69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B61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0D9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528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90F"/>
    <w:rsid w:val="000666E0"/>
    <w:rsid w:val="002510B7"/>
    <w:rsid w:val="005C130B"/>
    <w:rsid w:val="00826F5C"/>
    <w:rsid w:val="009139A6"/>
    <w:rsid w:val="009448BB"/>
    <w:rsid w:val="009C690F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EB67D"/>
  <w15:chartTrackingRefBased/>
  <w15:docId w15:val="{0C1054FC-6B70-4A96-B2C3-F7689D5C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2021-03-12T21:05:00Z</dcterms:created>
  <dcterms:modified xsi:type="dcterms:W3CDTF">2021-03-12T21:06:00Z</dcterms:modified>
</cp:coreProperties>
</file>